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FE26" w14:textId="77777777" w:rsidR="00926C96" w:rsidRDefault="00997F14" w:rsidP="00926C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063970" w:rsidRPr="00E960BB">
        <w:rPr>
          <w:rFonts w:ascii="Corbel" w:hAnsi="Corbel"/>
          <w:bCs/>
          <w:i/>
        </w:rPr>
        <w:t xml:space="preserve">Załącznik nr 1.5 do Zarządzenia Rektora UR  nr </w:t>
      </w:r>
      <w:r w:rsidR="00063970">
        <w:rPr>
          <w:rFonts w:ascii="Corbel" w:hAnsi="Corbel"/>
          <w:bCs/>
          <w:i/>
        </w:rPr>
        <w:t>7</w:t>
      </w:r>
      <w:r w:rsidR="00063970" w:rsidRPr="00E960BB">
        <w:rPr>
          <w:rFonts w:ascii="Corbel" w:hAnsi="Corbel"/>
          <w:bCs/>
          <w:i/>
        </w:rPr>
        <w:t>/20</w:t>
      </w:r>
      <w:r w:rsidR="00063970">
        <w:rPr>
          <w:rFonts w:ascii="Corbel" w:hAnsi="Corbel"/>
          <w:bCs/>
          <w:i/>
        </w:rPr>
        <w:t>23</w:t>
      </w:r>
    </w:p>
    <w:p w14:paraId="205FC642" w14:textId="77777777" w:rsidR="00926C96" w:rsidRDefault="00926C96" w:rsidP="00926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5458C46" w14:textId="77777777" w:rsidR="00812884" w:rsidRDefault="00926C96" w:rsidP="008128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77CE8">
        <w:rPr>
          <w:rFonts w:ascii="Corbel" w:hAnsi="Corbel"/>
          <w:i/>
          <w:smallCaps/>
          <w:sz w:val="24"/>
          <w:szCs w:val="24"/>
        </w:rPr>
        <w:t>2024-2029</w:t>
      </w:r>
    </w:p>
    <w:p w14:paraId="2823190C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5849D00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141664">
        <w:rPr>
          <w:rFonts w:ascii="Corbel" w:hAnsi="Corbel"/>
          <w:sz w:val="20"/>
          <w:szCs w:val="20"/>
        </w:rPr>
        <w:t>akademicki   202</w:t>
      </w:r>
      <w:r w:rsidR="00E77CE8">
        <w:rPr>
          <w:rFonts w:ascii="Corbel" w:hAnsi="Corbel"/>
          <w:sz w:val="20"/>
          <w:szCs w:val="20"/>
        </w:rPr>
        <w:t>6</w:t>
      </w:r>
      <w:r w:rsidR="00141664">
        <w:rPr>
          <w:rFonts w:ascii="Corbel" w:hAnsi="Corbel"/>
          <w:sz w:val="20"/>
          <w:szCs w:val="20"/>
        </w:rPr>
        <w:t>/202</w:t>
      </w:r>
      <w:r w:rsidR="00E77CE8">
        <w:rPr>
          <w:rFonts w:ascii="Corbel" w:hAnsi="Corbel"/>
          <w:sz w:val="20"/>
          <w:szCs w:val="20"/>
        </w:rPr>
        <w:t>7</w:t>
      </w:r>
    </w:p>
    <w:p w14:paraId="2B87F952" w14:textId="77777777" w:rsid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1A747CFB" w14:textId="77777777" w:rsidR="00926C96" w:rsidRDefault="00926C96" w:rsidP="00926C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6C96" w14:paraId="096563EE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79E3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9EA1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926C96" w14:paraId="6A65C368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58F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85E0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6C96" w14:paraId="5727F424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4F3C" w14:textId="77777777" w:rsidR="00926C96" w:rsidRDefault="00926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48F" w14:textId="77777777" w:rsidR="00926C96" w:rsidRDefault="00F525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26C96" w14:paraId="7D0A287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DC06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AEF1" w14:textId="77777777" w:rsidR="00926C96" w:rsidRDefault="00F52517" w:rsidP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6C96" w14:paraId="7A95912B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6F8A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B79A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6C96" w14:paraId="30500CB0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12F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2AD6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6C96" w14:paraId="514BFE7F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9794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C1DC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6C96" w14:paraId="62840810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55A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D805" w14:textId="77777777" w:rsidR="00926C96" w:rsidRDefault="002F52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26C96" w14:paraId="37DCBA0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C41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7FC8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926C96" w14:paraId="21B7F662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817F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BA67" w14:textId="77777777" w:rsidR="00926C96" w:rsidRDefault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334E9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6C96" w14:paraId="09A5E72F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D5E9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09FC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530273" w14:paraId="2DF50C83" w14:textId="77777777" w:rsidTr="000156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B95C" w14:textId="77777777" w:rsidR="00530273" w:rsidRDefault="00530273" w:rsidP="005302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DC9B" w14:textId="0DD85730" w:rsidR="00530273" w:rsidRPr="00530273" w:rsidRDefault="00530273" w:rsidP="00530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8"/>
              </w:rPr>
            </w:pPr>
            <w:r w:rsidRPr="00530273">
              <w:rPr>
                <w:rFonts w:ascii="Corbel" w:hAnsi="Corbel"/>
                <w:b w:val="0"/>
                <w:bCs/>
                <w:sz w:val="24"/>
                <w:szCs w:val="28"/>
              </w:rPr>
              <w:t>dr n.med. Dominika Uberman-Kluz/dr hab. Jadwiga Daszykowska-Tobiasz, prof. UR</w:t>
            </w:r>
          </w:p>
        </w:tc>
      </w:tr>
      <w:tr w:rsidR="00530273" w14:paraId="2B959DCD" w14:textId="77777777" w:rsidTr="000156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CE24" w14:textId="77777777" w:rsidR="00530273" w:rsidRDefault="00530273" w:rsidP="005302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F8AB" w14:textId="3F9580D0" w:rsidR="00530273" w:rsidRPr="00530273" w:rsidRDefault="00530273" w:rsidP="00530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8"/>
              </w:rPr>
            </w:pPr>
            <w:r w:rsidRPr="00530273">
              <w:rPr>
                <w:rFonts w:ascii="Corbel" w:hAnsi="Corbel"/>
                <w:b w:val="0"/>
                <w:bCs/>
                <w:sz w:val="24"/>
                <w:szCs w:val="28"/>
              </w:rPr>
              <w:t>dr Maciej Brożyna</w:t>
            </w:r>
          </w:p>
        </w:tc>
      </w:tr>
    </w:tbl>
    <w:p w14:paraId="25D3879C" w14:textId="77777777" w:rsidR="00926C96" w:rsidRDefault="00926C96" w:rsidP="00926C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061FBF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FCC571" w14:textId="77777777" w:rsidR="00926C96" w:rsidRDefault="00926C96" w:rsidP="00926C9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42F5ED6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6C96" w14:paraId="03738424" w14:textId="77777777" w:rsidTr="00926C9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08F6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A2C1AC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CA70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F432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DCE8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99B4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7E08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EB9F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101F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5B8B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94A6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6C96" w14:paraId="520E76DA" w14:textId="77777777" w:rsidTr="00926C9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18C5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002E" w14:textId="77777777" w:rsidR="00926C96" w:rsidRDefault="002F52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A8B" w14:textId="77777777" w:rsidR="00926C96" w:rsidRDefault="008662F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6ED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0DF6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645D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475C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CC3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5499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50AA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F27505" w14:textId="77777777" w:rsidR="00926C96" w:rsidRDefault="00926C96" w:rsidP="00926C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58BD80" w14:textId="77777777" w:rsidR="00530273" w:rsidRPr="009C54AE" w:rsidRDefault="00530273" w:rsidP="0053027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6AD5FA" w14:textId="77777777" w:rsidR="00530273" w:rsidRPr="009C54AE" w:rsidRDefault="00530273" w:rsidP="00530273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679FC909" w14:textId="77777777" w:rsidR="00530273" w:rsidRPr="0083664B" w:rsidRDefault="00530273" w:rsidP="00530273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77F049B7" w14:textId="77777777" w:rsidR="00530273" w:rsidRPr="004F29D2" w:rsidRDefault="00530273" w:rsidP="00530273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5848DD73" w14:textId="77777777" w:rsidR="00530273" w:rsidRPr="004F29D2" w:rsidRDefault="00530273" w:rsidP="00530273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7E647B3C" w14:textId="77777777" w:rsidR="00530273" w:rsidRPr="007130B6" w:rsidRDefault="00530273" w:rsidP="005302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6FD8B3AA" w14:textId="77777777" w:rsidR="00530273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7717F29" w14:textId="77777777" w:rsidR="00530273" w:rsidRDefault="00530273" w:rsidP="00530273">
      <w:pPr>
        <w:rPr>
          <w:rFonts w:ascii="Corbel" w:eastAsia="Corbel" w:hAnsi="Corbel" w:cs="Corbel"/>
          <w:b/>
          <w:smallCaps/>
        </w:rPr>
      </w:pPr>
      <w:r>
        <w:rPr>
          <w:rFonts w:ascii="Corbel" w:eastAsia="Corbel" w:hAnsi="Corbel" w:cs="Corbel"/>
        </w:rPr>
        <w:br w:type="page"/>
      </w:r>
    </w:p>
    <w:p w14:paraId="08283239" w14:textId="77777777" w:rsidR="00530273" w:rsidRPr="009C54AE" w:rsidRDefault="00530273" w:rsidP="00530273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0273" w:rsidRPr="009C54AE" w14:paraId="7A05D56D" w14:textId="77777777" w:rsidTr="000F26E6">
        <w:tc>
          <w:tcPr>
            <w:tcW w:w="9670" w:type="dxa"/>
          </w:tcPr>
          <w:p w14:paraId="091B5E85" w14:textId="77777777" w:rsidR="00530273" w:rsidRPr="009C54AE" w:rsidRDefault="00530273" w:rsidP="000F26E6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4CD9B0E1" w14:textId="77777777" w:rsidR="00530273" w:rsidRDefault="00530273" w:rsidP="00530273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5663925C" w14:textId="77777777" w:rsidR="00530273" w:rsidRPr="00C05F44" w:rsidRDefault="00530273" w:rsidP="00530273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44F2BF78" w14:textId="77777777" w:rsidR="00530273" w:rsidRPr="00C05F44" w:rsidRDefault="00530273" w:rsidP="00530273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2FA83596" w14:textId="77777777" w:rsidR="00530273" w:rsidRDefault="00530273" w:rsidP="00530273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631C90E9" w14:textId="77777777" w:rsidR="00530273" w:rsidRPr="009C54AE" w:rsidRDefault="00530273" w:rsidP="00530273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825"/>
      </w:tblGrid>
      <w:tr w:rsidR="00530273" w:rsidRPr="009C54AE" w14:paraId="68DF124B" w14:textId="77777777" w:rsidTr="009C5757">
        <w:tc>
          <w:tcPr>
            <w:tcW w:w="814" w:type="dxa"/>
            <w:vAlign w:val="center"/>
          </w:tcPr>
          <w:p w14:paraId="59F0172E" w14:textId="77777777" w:rsidR="00530273" w:rsidRPr="009C54AE" w:rsidRDefault="00530273" w:rsidP="000F26E6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6AB62610" w14:textId="77777777" w:rsidR="00530273" w:rsidRPr="00E22CA3" w:rsidRDefault="00530273" w:rsidP="000F26E6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530273" w:rsidRPr="009C54AE" w14:paraId="06536470" w14:textId="77777777" w:rsidTr="009C5757">
        <w:tc>
          <w:tcPr>
            <w:tcW w:w="814" w:type="dxa"/>
            <w:vAlign w:val="center"/>
          </w:tcPr>
          <w:p w14:paraId="50CDC952" w14:textId="77777777" w:rsidR="00530273" w:rsidRPr="00126396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825" w:type="dxa"/>
            <w:vAlign w:val="center"/>
          </w:tcPr>
          <w:p w14:paraId="01B13538" w14:textId="77777777" w:rsidR="00530273" w:rsidRPr="00E22CA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530273" w:rsidRPr="009C54AE" w14:paraId="22EEB36B" w14:textId="77777777" w:rsidTr="009C5757">
        <w:tc>
          <w:tcPr>
            <w:tcW w:w="814" w:type="dxa"/>
            <w:vAlign w:val="center"/>
          </w:tcPr>
          <w:p w14:paraId="4840CDEB" w14:textId="77777777" w:rsidR="00530273" w:rsidRPr="009C54AE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5" w:type="dxa"/>
            <w:vAlign w:val="center"/>
          </w:tcPr>
          <w:p w14:paraId="792887CD" w14:textId="77777777" w:rsidR="00530273" w:rsidRPr="00E22CA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Wyjaśnienie istoty umiejętności życiowych (life skills) oraz zachowań prozdrowotnych i ich znaczenia w pracy nauczyciela PPiW (B.10.W2).</w:t>
            </w:r>
          </w:p>
        </w:tc>
      </w:tr>
      <w:tr w:rsidR="00530273" w:rsidRPr="009C54AE" w14:paraId="022A0DC4" w14:textId="77777777" w:rsidTr="009C57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1BC" w14:textId="77777777" w:rsidR="00530273" w:rsidRPr="009C54AE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E62C" w14:textId="77777777" w:rsidR="00530273" w:rsidRPr="00E22CA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530273" w:rsidRPr="009C54AE" w14:paraId="437DD954" w14:textId="77777777" w:rsidTr="009C57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BB59" w14:textId="77777777" w:rsidR="00530273" w:rsidRPr="009C54AE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014" w14:textId="77777777" w:rsidR="00530273" w:rsidRPr="00E22CA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530273" w:rsidRPr="009C54AE" w14:paraId="386581BD" w14:textId="77777777" w:rsidTr="009C57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5218" w14:textId="77777777" w:rsidR="0053027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2FC0" w14:textId="77777777" w:rsidR="00530273" w:rsidRPr="00E22CA3" w:rsidRDefault="00530273" w:rsidP="000F26E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292EF0D9" w14:textId="77777777" w:rsidR="00530273" w:rsidRPr="009C54AE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08DA8FB9" w14:textId="77777777" w:rsidR="00530273" w:rsidRPr="009C54AE" w:rsidRDefault="00530273" w:rsidP="00530273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43C86C59" w14:textId="77777777" w:rsidR="00530273" w:rsidRPr="009C54AE" w:rsidRDefault="00530273" w:rsidP="00530273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530273" w:rsidRPr="009C54AE" w14:paraId="2AFDC2AC" w14:textId="77777777" w:rsidTr="000F26E6">
        <w:tc>
          <w:tcPr>
            <w:tcW w:w="1305" w:type="dxa"/>
            <w:vAlign w:val="center"/>
          </w:tcPr>
          <w:p w14:paraId="7AF15863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17D8C7CD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275C46F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0273" w:rsidRPr="009C54AE" w14:paraId="5BC3BD10" w14:textId="77777777" w:rsidTr="000F26E6">
        <w:trPr>
          <w:trHeight w:val="694"/>
        </w:trPr>
        <w:tc>
          <w:tcPr>
            <w:tcW w:w="1305" w:type="dxa"/>
          </w:tcPr>
          <w:p w14:paraId="64220D22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095ECA97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148EB24A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415A7389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istotę umiejętności życiowych (life skills) i zachowań prozdrowotnych</w:t>
            </w:r>
          </w:p>
          <w:p w14:paraId="460F2084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4D5F484F" w14:textId="77777777" w:rsidR="0053027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5B65EF2A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709510BF" w14:textId="77777777" w:rsidR="0053027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21B05E35" w14:textId="77777777" w:rsidR="0053027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61AE39C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09A8EAB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PPiW.W02</w:t>
            </w:r>
          </w:p>
          <w:p w14:paraId="54601C66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062E4C93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393C5CE0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530273" w:rsidRPr="009C54AE" w14:paraId="4CCAA0D1" w14:textId="77777777" w:rsidTr="000F26E6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8F7C9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4786C637" w14:textId="77777777" w:rsidR="00530273" w:rsidRPr="009C54AE" w:rsidRDefault="00530273" w:rsidP="000F26E6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F10E9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77E887D1" w14:textId="77777777" w:rsidR="00530273" w:rsidRPr="009C54AE" w:rsidRDefault="00530273" w:rsidP="000F26E6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F6094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1918C6CA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668EEFA0" w14:textId="77777777" w:rsidR="00530273" w:rsidRPr="007130B6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  <w:p w14:paraId="148BA877" w14:textId="77777777" w:rsidR="00530273" w:rsidRPr="007130B6" w:rsidRDefault="00530273" w:rsidP="000F26E6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</w:tr>
      <w:tr w:rsidR="00530273" w:rsidRPr="009C54AE" w14:paraId="55110974" w14:textId="77777777" w:rsidTr="000F26E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5A0" w14:textId="77777777" w:rsidR="00530273" w:rsidRPr="197B3EC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BA7B" w14:textId="77777777" w:rsidR="00530273" w:rsidRPr="00126396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2BC" w14:textId="77777777" w:rsidR="00530273" w:rsidRPr="007130B6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4C2225CD" w14:textId="77777777" w:rsidR="00530273" w:rsidRPr="007130B6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09A49B22" w14:textId="77777777" w:rsidR="00530273" w:rsidRPr="00152210" w:rsidRDefault="00530273" w:rsidP="00530273">
      <w:pPr>
        <w:spacing w:line="240" w:lineRule="auto"/>
        <w:jc w:val="both"/>
        <w:rPr>
          <w:rFonts w:ascii="Corbel" w:eastAsia="Corbel" w:hAnsi="Corbel" w:cs="Corbel"/>
          <w:b/>
          <w:bCs/>
        </w:rPr>
      </w:pPr>
    </w:p>
    <w:p w14:paraId="0AE021B9" w14:textId="77777777" w:rsidR="00530273" w:rsidRDefault="00530273" w:rsidP="00530273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537A7CCA" w14:textId="77777777" w:rsidR="00530273" w:rsidRPr="009C54AE" w:rsidRDefault="00530273" w:rsidP="00530273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1D122F45" w14:textId="77777777" w:rsidR="00530273" w:rsidRPr="004F29D2" w:rsidRDefault="00530273" w:rsidP="00530273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0273" w:rsidRPr="009C54AE" w14:paraId="3262E7BA" w14:textId="77777777" w:rsidTr="000F26E6">
        <w:tc>
          <w:tcPr>
            <w:tcW w:w="8954" w:type="dxa"/>
          </w:tcPr>
          <w:p w14:paraId="5DAC3465" w14:textId="77777777" w:rsidR="00530273" w:rsidRPr="009C54AE" w:rsidRDefault="00530273" w:rsidP="000F26E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530273" w:rsidRPr="009C54AE" w14:paraId="6D1AF528" w14:textId="77777777" w:rsidTr="000F26E6">
        <w:tc>
          <w:tcPr>
            <w:tcW w:w="8954" w:type="dxa"/>
          </w:tcPr>
          <w:p w14:paraId="176086AA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530273" w:rsidRPr="009C54AE" w14:paraId="1CB51928" w14:textId="77777777" w:rsidTr="000F26E6">
        <w:tc>
          <w:tcPr>
            <w:tcW w:w="8954" w:type="dxa"/>
          </w:tcPr>
          <w:p w14:paraId="3E3BF1B9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>stota kształtowania umiejętności życiowych (life skills) i zachowań prozdrowotnych u dzieci w wieku przedszkolnym i wczesnoszkolnym.</w:t>
            </w:r>
          </w:p>
        </w:tc>
      </w:tr>
      <w:tr w:rsidR="00530273" w:rsidRPr="009C54AE" w14:paraId="1C59845B" w14:textId="77777777" w:rsidTr="000F26E6">
        <w:tc>
          <w:tcPr>
            <w:tcW w:w="8954" w:type="dxa"/>
          </w:tcPr>
          <w:p w14:paraId="6A92C9ED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530273" w:rsidRPr="009C54AE" w14:paraId="35CAE68C" w14:textId="77777777" w:rsidTr="000F26E6">
        <w:tc>
          <w:tcPr>
            <w:tcW w:w="8954" w:type="dxa"/>
          </w:tcPr>
          <w:p w14:paraId="3137692E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endogenne genetyczne, paragenetyczne i niegenetyczne wpływające na rozwój człowieka. Wybrane zagadnienia z zakresu genetyki. Przykłady chorób genetycznych.</w:t>
            </w:r>
          </w:p>
        </w:tc>
      </w:tr>
      <w:tr w:rsidR="00530273" w:rsidRPr="009C54AE" w14:paraId="1E53DB36" w14:textId="77777777" w:rsidTr="000F26E6">
        <w:tc>
          <w:tcPr>
            <w:tcW w:w="8954" w:type="dxa"/>
          </w:tcPr>
          <w:p w14:paraId="43FB64B9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530273" w:rsidRPr="009C54AE" w14:paraId="25C77693" w14:textId="77777777" w:rsidTr="000F26E6">
        <w:tc>
          <w:tcPr>
            <w:tcW w:w="8954" w:type="dxa"/>
          </w:tcPr>
          <w:p w14:paraId="120D5D78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530273" w:rsidRPr="009C54AE" w14:paraId="1504D732" w14:textId="77777777" w:rsidTr="000F26E6">
        <w:tc>
          <w:tcPr>
            <w:tcW w:w="8954" w:type="dxa"/>
          </w:tcPr>
          <w:p w14:paraId="701C9ECB" w14:textId="77777777" w:rsidR="00530273" w:rsidRPr="00E22CA3" w:rsidRDefault="00530273" w:rsidP="000F26E6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530273" w:rsidRPr="009C54AE" w14:paraId="702E9FE2" w14:textId="77777777" w:rsidTr="000F26E6">
        <w:tc>
          <w:tcPr>
            <w:tcW w:w="8954" w:type="dxa"/>
          </w:tcPr>
          <w:p w14:paraId="75C05FF8" w14:textId="77777777" w:rsidR="00530273" w:rsidRPr="00E22CA3" w:rsidRDefault="00530273" w:rsidP="000F26E6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530273" w:rsidRPr="009C54AE" w14:paraId="0CE3AF32" w14:textId="77777777" w:rsidTr="000F26E6">
        <w:tc>
          <w:tcPr>
            <w:tcW w:w="8954" w:type="dxa"/>
          </w:tcPr>
          <w:p w14:paraId="47B8856E" w14:textId="77777777" w:rsidR="00530273" w:rsidRPr="00E22CA3" w:rsidRDefault="00530273" w:rsidP="000F26E6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530273" w:rsidRPr="009C54AE" w14:paraId="39793096" w14:textId="77777777" w:rsidTr="000F26E6">
        <w:tc>
          <w:tcPr>
            <w:tcW w:w="8954" w:type="dxa"/>
          </w:tcPr>
          <w:p w14:paraId="15C4C9AA" w14:textId="77777777" w:rsidR="00530273" w:rsidRPr="00E22CA3" w:rsidRDefault="00530273" w:rsidP="000F26E6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530273" w:rsidRPr="00E22162" w14:paraId="1CCA3064" w14:textId="77777777" w:rsidTr="000F26E6">
        <w:tc>
          <w:tcPr>
            <w:tcW w:w="8954" w:type="dxa"/>
          </w:tcPr>
          <w:p w14:paraId="7949BC50" w14:textId="77777777" w:rsidR="00530273" w:rsidRPr="00E22CA3" w:rsidRDefault="00530273" w:rsidP="000F26E6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530273" w:rsidRPr="00E22162" w14:paraId="432CD36F" w14:textId="77777777" w:rsidTr="000F26E6">
        <w:tc>
          <w:tcPr>
            <w:tcW w:w="8954" w:type="dxa"/>
          </w:tcPr>
          <w:p w14:paraId="13AF3264" w14:textId="77777777" w:rsidR="00530273" w:rsidRPr="00E22CA3" w:rsidRDefault="00530273" w:rsidP="000F26E6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530273" w:rsidRPr="00E22162" w14:paraId="1A297CEA" w14:textId="77777777" w:rsidTr="000F26E6">
        <w:tc>
          <w:tcPr>
            <w:tcW w:w="8954" w:type="dxa"/>
          </w:tcPr>
          <w:p w14:paraId="29B83081" w14:textId="77777777" w:rsidR="00530273" w:rsidRPr="00E22CA3" w:rsidRDefault="00530273" w:rsidP="000F26E6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44A9CB63" w14:textId="77777777" w:rsidR="00530273" w:rsidRPr="009C54AE" w:rsidRDefault="00530273" w:rsidP="00530273">
      <w:pPr>
        <w:spacing w:after="0" w:line="240" w:lineRule="auto"/>
        <w:rPr>
          <w:rFonts w:ascii="Corbel" w:eastAsia="Corbel" w:hAnsi="Corbel" w:cs="Corbel"/>
        </w:rPr>
      </w:pPr>
    </w:p>
    <w:p w14:paraId="40EC7F83" w14:textId="77777777" w:rsidR="00530273" w:rsidRPr="004B4975" w:rsidRDefault="00530273" w:rsidP="00530273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0273" w:rsidRPr="009C54AE" w14:paraId="1E4DE03C" w14:textId="77777777" w:rsidTr="000F26E6">
        <w:tc>
          <w:tcPr>
            <w:tcW w:w="8954" w:type="dxa"/>
          </w:tcPr>
          <w:p w14:paraId="4BE4A9AB" w14:textId="77777777" w:rsidR="00530273" w:rsidRPr="00E22CA3" w:rsidRDefault="00530273" w:rsidP="000F26E6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530273" w:rsidRPr="009C54AE" w14:paraId="18CB422B" w14:textId="77777777" w:rsidTr="000F26E6">
        <w:tc>
          <w:tcPr>
            <w:tcW w:w="8954" w:type="dxa"/>
          </w:tcPr>
          <w:p w14:paraId="2CA032D8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530273" w:rsidRPr="009C54AE" w14:paraId="0D0A9CCF" w14:textId="77777777" w:rsidTr="000F26E6">
        <w:tc>
          <w:tcPr>
            <w:tcW w:w="8954" w:type="dxa"/>
          </w:tcPr>
          <w:p w14:paraId="48B619DA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530273" w:rsidRPr="009C54AE" w14:paraId="70C470E4" w14:textId="77777777" w:rsidTr="000F26E6">
        <w:tc>
          <w:tcPr>
            <w:tcW w:w="8954" w:type="dxa"/>
          </w:tcPr>
          <w:p w14:paraId="6B2E7827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530273" w:rsidRPr="009C54AE" w14:paraId="1CDA8F84" w14:textId="77777777" w:rsidTr="000F26E6">
        <w:tc>
          <w:tcPr>
            <w:tcW w:w="8954" w:type="dxa"/>
          </w:tcPr>
          <w:p w14:paraId="3B2BDD6E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Proces posturogenezy. Postawa ciała. Wady i metody oceny postawy ciała. Rozwój psychomo</w:t>
            </w:r>
            <w:r w:rsidRPr="00E22CA3">
              <w:rPr>
                <w:rFonts w:ascii="Corbel" w:eastAsia="Corbel" w:hAnsi="Corbel" w:cs="Corbel"/>
              </w:rPr>
              <w:lastRenderedPageBreak/>
              <w:t>toryczny. Wpływ aktywności ruchowej na rozwój fizyczny człowieka.</w:t>
            </w:r>
          </w:p>
        </w:tc>
      </w:tr>
      <w:tr w:rsidR="00530273" w:rsidRPr="009C54AE" w14:paraId="008F3324" w14:textId="77777777" w:rsidTr="000F26E6">
        <w:tc>
          <w:tcPr>
            <w:tcW w:w="8954" w:type="dxa"/>
          </w:tcPr>
          <w:p w14:paraId="07C08A88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lastRenderedPageBreak/>
              <w:t>Problematyka zdrowotna poszczególnych okresów rozwojowych (z naciskiem na wiek przedszkolny i wczesnoszkolny). Profilaktyka chorób i promocja zdrowia. Rozpoznawanie sytuacji zagrożenia dla zdrowia, w tym zdrowia psychicznego i odpowiednie reagowanie.</w:t>
            </w:r>
          </w:p>
        </w:tc>
      </w:tr>
      <w:tr w:rsidR="00530273" w:rsidRPr="009C54AE" w14:paraId="54A8CFC9" w14:textId="77777777" w:rsidTr="000F26E6">
        <w:tc>
          <w:tcPr>
            <w:tcW w:w="8954" w:type="dxa"/>
          </w:tcPr>
          <w:p w14:paraId="10A9943E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530273" w:rsidRPr="009C54AE" w14:paraId="67E436DD" w14:textId="77777777" w:rsidTr="000F26E6">
        <w:tc>
          <w:tcPr>
            <w:tcW w:w="8954" w:type="dxa"/>
          </w:tcPr>
          <w:p w14:paraId="6B383F60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530273" w:rsidRPr="009C54AE" w14:paraId="2AE25EC6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931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530273" w:rsidRPr="009C54AE" w14:paraId="34D8C91F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A0D4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530273" w:rsidRPr="009C54AE" w14:paraId="08FDC0D9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782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530273" w:rsidRPr="009C54AE" w14:paraId="570B3DC9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9CF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530273" w:rsidRPr="009C54AE" w14:paraId="008A1134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BB6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530273" w:rsidRPr="009C54AE" w14:paraId="050A1446" w14:textId="77777777" w:rsidTr="000F26E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393" w14:textId="77777777" w:rsidR="00530273" w:rsidRPr="00E22CA3" w:rsidRDefault="00530273" w:rsidP="000F26E6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6EB88683" w14:textId="77777777" w:rsidR="00530273" w:rsidRPr="009C54AE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380D3B90" w14:textId="77777777" w:rsidR="00530273" w:rsidRPr="009C54AE" w:rsidRDefault="00530273" w:rsidP="00530273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6EB2D369" w14:textId="77777777" w:rsidR="00530273" w:rsidRPr="009C54AE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5D6543A7" w14:textId="77777777" w:rsidR="00530273" w:rsidRPr="00914BCA" w:rsidRDefault="00530273" w:rsidP="00530273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10E135B6" w14:textId="77777777" w:rsidR="00530273" w:rsidRPr="00E74D63" w:rsidRDefault="00530273" w:rsidP="00530273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przygotowanie prezentacji multimedialnej; projekt; ćwiczenia praktyczne. </w:t>
      </w:r>
    </w:p>
    <w:p w14:paraId="2AD64B01" w14:textId="77777777" w:rsidR="00530273" w:rsidRPr="004F29D2" w:rsidRDefault="00530273" w:rsidP="00530273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7A082E91" w14:textId="77777777" w:rsidR="00530273" w:rsidRDefault="00530273" w:rsidP="0053027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26EF5C46" w14:textId="77777777" w:rsidR="00530273" w:rsidRPr="009C54AE" w:rsidRDefault="00530273" w:rsidP="0053027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47B3BCF9" w14:textId="77777777" w:rsidR="00530273" w:rsidRPr="009C54AE" w:rsidRDefault="00530273" w:rsidP="0053027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5658A9A" w14:textId="77777777" w:rsidR="00530273" w:rsidRPr="009C54AE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530273" w:rsidRPr="009C54AE" w14:paraId="434CBF87" w14:textId="77777777" w:rsidTr="000F26E6">
        <w:tc>
          <w:tcPr>
            <w:tcW w:w="1847" w:type="dxa"/>
            <w:vAlign w:val="center"/>
          </w:tcPr>
          <w:p w14:paraId="3383103C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4612A2EA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5400D209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3E8673BE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131D02" w14:textId="77777777" w:rsidR="00530273" w:rsidRPr="009C54AE" w:rsidRDefault="00530273" w:rsidP="000F26E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530273" w:rsidRPr="009C54AE" w14:paraId="430BEC6A" w14:textId="77777777" w:rsidTr="000F26E6">
        <w:tc>
          <w:tcPr>
            <w:tcW w:w="1847" w:type="dxa"/>
          </w:tcPr>
          <w:p w14:paraId="725C63CC" w14:textId="77777777" w:rsidR="00530273" w:rsidRPr="009C54AE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38" w:type="dxa"/>
          </w:tcPr>
          <w:p w14:paraId="5D6D8D6E" w14:textId="77777777" w:rsidR="00530273" w:rsidRPr="00E22CA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dyskusja</w:t>
            </w:r>
          </w:p>
        </w:tc>
        <w:tc>
          <w:tcPr>
            <w:tcW w:w="2069" w:type="dxa"/>
          </w:tcPr>
          <w:p w14:paraId="4ED7ACC5" w14:textId="77777777" w:rsidR="00530273" w:rsidRPr="00137A06" w:rsidRDefault="00530273" w:rsidP="000F26E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530273" w:rsidRPr="009C54AE" w14:paraId="63E83F5D" w14:textId="77777777" w:rsidTr="000F26E6">
        <w:tc>
          <w:tcPr>
            <w:tcW w:w="1847" w:type="dxa"/>
          </w:tcPr>
          <w:p w14:paraId="3B797919" w14:textId="77777777" w:rsidR="00530273" w:rsidRPr="197B3ECD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3E277EB6" w14:textId="77777777" w:rsidR="00530273" w:rsidRPr="00E22CA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0C34E2AA" w14:textId="77777777" w:rsidR="00530273" w:rsidRPr="197B3ECD" w:rsidRDefault="00530273" w:rsidP="000F26E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530273" w:rsidRPr="009C54AE" w14:paraId="132744F1" w14:textId="77777777" w:rsidTr="000F26E6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80C" w14:textId="77777777" w:rsidR="00530273" w:rsidRPr="197B3ECD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876" w14:textId="77777777" w:rsidR="00530273" w:rsidRPr="00E22CA3" w:rsidRDefault="00530273" w:rsidP="000F26E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A7B" w14:textId="77777777" w:rsidR="00530273" w:rsidRDefault="00530273" w:rsidP="000F26E6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648C8686" w14:textId="77777777" w:rsidR="00530273" w:rsidRDefault="00530273" w:rsidP="0053027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7E11ACA0" w14:textId="77777777" w:rsidR="00530273" w:rsidRPr="009C54AE" w:rsidRDefault="00530273" w:rsidP="0053027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07187030" w14:textId="77777777" w:rsidR="00530273" w:rsidRPr="009C54AE" w:rsidRDefault="00530273" w:rsidP="0053027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0273" w:rsidRPr="009C54AE" w14:paraId="0ED26882" w14:textId="77777777" w:rsidTr="000F26E6">
        <w:tc>
          <w:tcPr>
            <w:tcW w:w="9670" w:type="dxa"/>
          </w:tcPr>
          <w:p w14:paraId="4F9490DE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Wykłady:</w:t>
            </w:r>
            <w:r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11866DAB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D29E481" w14:textId="77777777" w:rsidR="00530273" w:rsidRPr="00E22CA3" w:rsidRDefault="00530273" w:rsidP="000F26E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7B300938" w14:textId="77777777" w:rsidR="00530273" w:rsidRPr="00E22CA3" w:rsidRDefault="00530273" w:rsidP="000F26E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7CDE99F5" w14:textId="77777777" w:rsidR="00530273" w:rsidRPr="00E22CA3" w:rsidRDefault="00530273" w:rsidP="000F26E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02C54C83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614DE7B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Ćwiczenia:</w:t>
            </w:r>
            <w:r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>1) obecność - dopuszczalna jedna nieusprawiedliwiona nieobecność oraz jedna usprawiedliwiona. Szczególne przypadki (usprawiedliwione) konsultowane z prowadzącym, a treści programowe z zaległych ćwiczeń i wykładów zaliczane na konsultacjach.</w:t>
            </w:r>
          </w:p>
          <w:p w14:paraId="49A80AEC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4EB7E257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lastRenderedPageBreak/>
              <w:t>3) realizacja projektów:</w:t>
            </w:r>
          </w:p>
          <w:p w14:paraId="7F72FEF1" w14:textId="77777777" w:rsidR="00530273" w:rsidRPr="00E22CA3" w:rsidRDefault="00530273" w:rsidP="0053027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79AB4D7F" w14:textId="77777777" w:rsidR="00530273" w:rsidRPr="00E22CA3" w:rsidRDefault="00530273" w:rsidP="0053027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3BC8FB58" w14:textId="77777777" w:rsidR="00530273" w:rsidRPr="00E22CA3" w:rsidRDefault="00530273" w:rsidP="000F26E6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285F42B3" w14:textId="77777777" w:rsidR="00530273" w:rsidRPr="00E22CA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698E9DCC" w14:textId="77777777" w:rsidR="00530273" w:rsidRPr="00F5721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1F4893F9" w14:textId="77777777" w:rsidR="00530273" w:rsidRPr="00F5721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3E616A69" w14:textId="77777777" w:rsidR="00530273" w:rsidRPr="00F5721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3A3C0567" w14:textId="77777777" w:rsidR="00530273" w:rsidRPr="00F5721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2BA8104B" w14:textId="77777777" w:rsidR="00530273" w:rsidRPr="00F5721D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6985D8D9" w14:textId="77777777" w:rsidR="0053027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4EDCE13C" w14:textId="77777777" w:rsidR="0053027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0AB9A3ED" w14:textId="77777777" w:rsidR="00530273" w:rsidRPr="00522313" w:rsidRDefault="00530273" w:rsidP="000F26E6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38FFF98D" w14:textId="77777777" w:rsidR="00530273" w:rsidRDefault="00530273" w:rsidP="00530273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16BDFB0B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49D61" w14:textId="77777777" w:rsidR="00926C96" w:rsidRDefault="00926C96" w:rsidP="00926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626578B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6C96" w14:paraId="262B206F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7060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D688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6C96" w14:paraId="241EFFA9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1412" w14:textId="77777777" w:rsidR="00926C96" w:rsidRDefault="00926C96" w:rsidP="000639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D6E7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26C96" w14:paraId="49B2AD68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6E24" w14:textId="1FDF773D" w:rsidR="00926C96" w:rsidRPr="00530273" w:rsidRDefault="00926C96" w:rsidP="005302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41A" w14:textId="2FF836B1" w:rsidR="00926C96" w:rsidRDefault="00530273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26C96" w14:paraId="6EF99A45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3EF4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05831520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0CE111E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4C7370FB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03C23929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838E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A1EB821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8A7FCA" w14:textId="03E20272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30273">
              <w:rPr>
                <w:rFonts w:ascii="Corbel" w:hAnsi="Corbel"/>
                <w:sz w:val="24"/>
                <w:szCs w:val="24"/>
              </w:rPr>
              <w:t>5</w:t>
            </w:r>
          </w:p>
          <w:p w14:paraId="07552BE6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26C96">
              <w:rPr>
                <w:rFonts w:ascii="Corbel" w:hAnsi="Corbel"/>
                <w:sz w:val="24"/>
                <w:szCs w:val="24"/>
              </w:rPr>
              <w:t>0</w:t>
            </w:r>
          </w:p>
          <w:p w14:paraId="6981BCEA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31395D36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9B24B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26C96" w14:paraId="22599428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3DA7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2D53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26C96" w14:paraId="3B97D26A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958D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25F4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6FFF01" w14:textId="77777777" w:rsidR="00926C96" w:rsidRPr="003E7492" w:rsidRDefault="00926C96" w:rsidP="003E7492">
      <w:pPr>
        <w:rPr>
          <w:rFonts w:ascii="Corbel" w:hAnsi="Corbel"/>
        </w:rPr>
      </w:pPr>
      <w:r w:rsidRPr="003E7492">
        <w:rPr>
          <w:rFonts w:ascii="Corbel" w:hAnsi="Corbel"/>
        </w:rPr>
        <w:t>* Należy uwzględnić, że 1 pkt ECTS odpowiada 25-30 godzin całkowitego nakładu pracy studenta.</w:t>
      </w:r>
    </w:p>
    <w:p w14:paraId="4596A2AE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EBB478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73772F77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6C96" w14:paraId="103A47AD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DA32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4A5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3339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926C96" w14:paraId="30A5D6EA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6123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269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39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653290B8" w14:textId="77777777" w:rsidR="00926C96" w:rsidRDefault="00926C96" w:rsidP="003E74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FE6C825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3992376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6C96" w14:paraId="7C23FF2F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2E8D" w14:textId="77777777" w:rsidR="00926C96" w:rsidRPr="003E7492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492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29F0920B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0D1F7A07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Doleżych B., Łaszczyca P.,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z elementami higieny szkolnej,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Adam Marszałek, Toruń 2010.</w:t>
            </w:r>
          </w:p>
          <w:p w14:paraId="0B9923B5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Biologiczne i medyczne podstawy rozwoju i wychowania,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Wydawnictwo Akademickie „Żak”, Warszawa 2001.</w:t>
            </w:r>
          </w:p>
          <w:p w14:paraId="0CFB7CF9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233258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26F601FF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Malinowski A.,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Auksologia, Rozwój biologiczny człowieka w ujęciu biomedycznym,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UZ, Zielona Góra 2004. </w:t>
            </w:r>
          </w:p>
          <w:p w14:paraId="46B76D8D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Mięsowicz I.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05F292DE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zdrowotna. Podręcznik akademicki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  <w:p w14:paraId="45F8FD8E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sz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kształcenia i wychowania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</w:tc>
      </w:tr>
      <w:tr w:rsidR="00926C96" w14:paraId="3C4905B9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9CAC" w14:textId="77777777" w:rsidR="00926C96" w:rsidRPr="004272E2" w:rsidRDefault="00926C96" w:rsidP="004272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2E2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34E429DB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Gołąb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Podstawy anatomii człowieka</w:t>
            </w:r>
            <w:r w:rsidRPr="00233258">
              <w:rPr>
                <w:rFonts w:ascii="Corbel" w:hAnsi="Corbel"/>
                <w:sz w:val="24"/>
                <w:szCs w:val="24"/>
              </w:rPr>
              <w:t>, PZWL, Warszawa 2000.</w:t>
            </w:r>
          </w:p>
          <w:p w14:paraId="30269951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Wolański N.,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Rozwój biologiczny człowieka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2005.</w:t>
            </w:r>
          </w:p>
          <w:p w14:paraId="53D47B56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Paśko I.,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Kształtowanie postaw proekologicznych uczniów klas I-III szkół podstawowych</w:t>
            </w:r>
            <w:r w:rsidRPr="00233258">
              <w:rPr>
                <w:rFonts w:ascii="Corbel" w:hAnsi="Corbel"/>
                <w:sz w:val="24"/>
                <w:szCs w:val="24"/>
              </w:rPr>
              <w:t>, Wydawnictwo Naukowe AP, Kraków 2001.</w:t>
            </w:r>
          </w:p>
          <w:p w14:paraId="198C73F4" w14:textId="77777777" w:rsidR="00926C96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Terlecka M.K.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ekologiczna. Wybrane problemy</w:t>
            </w:r>
            <w:r w:rsidRPr="00233258">
              <w:rPr>
                <w:rFonts w:ascii="Corbel" w:hAnsi="Corbel"/>
                <w:sz w:val="24"/>
                <w:szCs w:val="24"/>
              </w:rPr>
              <w:t>, Wydawnictwo Armagraf, Krosno 2014.</w:t>
            </w:r>
          </w:p>
        </w:tc>
      </w:tr>
    </w:tbl>
    <w:p w14:paraId="586D58E1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5F7A54C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88D5496" w14:textId="77777777" w:rsidR="003C63AB" w:rsidRPr="0008564D" w:rsidRDefault="003C63AB" w:rsidP="003C63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2E1A0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C67684" w14:textId="77777777" w:rsidR="0085747A" w:rsidRPr="009C54AE" w:rsidRDefault="0085747A" w:rsidP="00233258">
      <w:pPr>
        <w:spacing w:line="240" w:lineRule="auto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B855" w14:textId="77777777" w:rsidR="00D34BB5" w:rsidRDefault="00D34BB5" w:rsidP="00C16ABF">
      <w:pPr>
        <w:spacing w:after="0" w:line="240" w:lineRule="auto"/>
      </w:pPr>
      <w:r>
        <w:separator/>
      </w:r>
    </w:p>
  </w:endnote>
  <w:endnote w:type="continuationSeparator" w:id="0">
    <w:p w14:paraId="655C725E" w14:textId="77777777" w:rsidR="00D34BB5" w:rsidRDefault="00D34B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1556" w14:textId="77777777" w:rsidR="00D34BB5" w:rsidRDefault="00D34BB5" w:rsidP="00C16ABF">
      <w:pPr>
        <w:spacing w:after="0" w:line="240" w:lineRule="auto"/>
      </w:pPr>
      <w:r>
        <w:separator/>
      </w:r>
    </w:p>
  </w:footnote>
  <w:footnote w:type="continuationSeparator" w:id="0">
    <w:p w14:paraId="2D6FDCFD" w14:textId="77777777" w:rsidR="00D34BB5" w:rsidRDefault="00D34BB5" w:rsidP="00C16ABF">
      <w:pPr>
        <w:spacing w:after="0" w:line="240" w:lineRule="auto"/>
      </w:pPr>
      <w:r>
        <w:continuationSeparator/>
      </w:r>
    </w:p>
  </w:footnote>
  <w:footnote w:id="1">
    <w:p w14:paraId="4F156426" w14:textId="77777777" w:rsidR="00530273" w:rsidRDefault="00530273" w:rsidP="005302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D406F"/>
    <w:multiLevelType w:val="hybridMultilevel"/>
    <w:tmpl w:val="4D7638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D75C3"/>
    <w:multiLevelType w:val="hybridMultilevel"/>
    <w:tmpl w:val="261697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844640">
    <w:abstractNumId w:val="1"/>
  </w:num>
  <w:num w:numId="2" w16cid:durableId="1897082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3645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73226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5755651">
    <w:abstractNumId w:val="5"/>
  </w:num>
  <w:num w:numId="6" w16cid:durableId="116143746">
    <w:abstractNumId w:val="2"/>
  </w:num>
  <w:num w:numId="7" w16cid:durableId="2100710876">
    <w:abstractNumId w:val="4"/>
  </w:num>
  <w:num w:numId="8" w16cid:durableId="1112481821">
    <w:abstractNumId w:val="0"/>
  </w:num>
  <w:num w:numId="9" w16cid:durableId="1287586456">
    <w:abstractNumId w:val="7"/>
  </w:num>
  <w:num w:numId="10" w16cid:durableId="40691968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970"/>
    <w:rsid w:val="00070ED6"/>
    <w:rsid w:val="000742DC"/>
    <w:rsid w:val="00084C12"/>
    <w:rsid w:val="0009462C"/>
    <w:rsid w:val="00094B12"/>
    <w:rsid w:val="00095631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66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0171"/>
    <w:rsid w:val="002144C0"/>
    <w:rsid w:val="002156DF"/>
    <w:rsid w:val="0022477D"/>
    <w:rsid w:val="002278A9"/>
    <w:rsid w:val="00233258"/>
    <w:rsid w:val="002336F9"/>
    <w:rsid w:val="00233A2E"/>
    <w:rsid w:val="0024028F"/>
    <w:rsid w:val="00244ABC"/>
    <w:rsid w:val="0025403E"/>
    <w:rsid w:val="0025570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271"/>
    <w:rsid w:val="0030060A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261"/>
    <w:rsid w:val="00363F78"/>
    <w:rsid w:val="003A0A5B"/>
    <w:rsid w:val="003A1176"/>
    <w:rsid w:val="003B014B"/>
    <w:rsid w:val="003C0BAE"/>
    <w:rsid w:val="003C63AB"/>
    <w:rsid w:val="003D18A9"/>
    <w:rsid w:val="003D6CE2"/>
    <w:rsid w:val="003E1941"/>
    <w:rsid w:val="003E2FE6"/>
    <w:rsid w:val="003E49D5"/>
    <w:rsid w:val="003E7492"/>
    <w:rsid w:val="003F38C0"/>
    <w:rsid w:val="00414E3C"/>
    <w:rsid w:val="0042244A"/>
    <w:rsid w:val="004272E2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A4A"/>
    <w:rsid w:val="0048108F"/>
    <w:rsid w:val="004840FD"/>
    <w:rsid w:val="00486A7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0273"/>
    <w:rsid w:val="005363C4"/>
    <w:rsid w:val="00536BDE"/>
    <w:rsid w:val="00543ACC"/>
    <w:rsid w:val="0056696D"/>
    <w:rsid w:val="00573EF9"/>
    <w:rsid w:val="00582354"/>
    <w:rsid w:val="0059484D"/>
    <w:rsid w:val="005A0855"/>
    <w:rsid w:val="005A3196"/>
    <w:rsid w:val="005C080F"/>
    <w:rsid w:val="005C2413"/>
    <w:rsid w:val="005C55E5"/>
    <w:rsid w:val="005C696A"/>
    <w:rsid w:val="005E6E85"/>
    <w:rsid w:val="005F31D2"/>
    <w:rsid w:val="00603DCC"/>
    <w:rsid w:val="0061029B"/>
    <w:rsid w:val="00617230"/>
    <w:rsid w:val="00621CE1"/>
    <w:rsid w:val="00627FC9"/>
    <w:rsid w:val="00647FA8"/>
    <w:rsid w:val="00650C5F"/>
    <w:rsid w:val="00654934"/>
    <w:rsid w:val="00657C79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B6F"/>
    <w:rsid w:val="007A4022"/>
    <w:rsid w:val="007A6E6E"/>
    <w:rsid w:val="007C3299"/>
    <w:rsid w:val="007C3BCC"/>
    <w:rsid w:val="007C4546"/>
    <w:rsid w:val="007D6E56"/>
    <w:rsid w:val="007F1652"/>
    <w:rsid w:val="007F4155"/>
    <w:rsid w:val="007F722B"/>
    <w:rsid w:val="00812884"/>
    <w:rsid w:val="0081554D"/>
    <w:rsid w:val="0081707E"/>
    <w:rsid w:val="008449B3"/>
    <w:rsid w:val="0085747A"/>
    <w:rsid w:val="008662F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C96"/>
    <w:rsid w:val="0093339E"/>
    <w:rsid w:val="009508DF"/>
    <w:rsid w:val="00950DAC"/>
    <w:rsid w:val="00954A07"/>
    <w:rsid w:val="0096743A"/>
    <w:rsid w:val="00997F14"/>
    <w:rsid w:val="009A78D9"/>
    <w:rsid w:val="009B69C0"/>
    <w:rsid w:val="009C1331"/>
    <w:rsid w:val="009C37F5"/>
    <w:rsid w:val="009C3E31"/>
    <w:rsid w:val="009C54AE"/>
    <w:rsid w:val="009C5757"/>
    <w:rsid w:val="009C788E"/>
    <w:rsid w:val="009E3B41"/>
    <w:rsid w:val="009F3C5C"/>
    <w:rsid w:val="009F4610"/>
    <w:rsid w:val="00A00ECC"/>
    <w:rsid w:val="00A10F75"/>
    <w:rsid w:val="00A155EE"/>
    <w:rsid w:val="00A2245B"/>
    <w:rsid w:val="00A22853"/>
    <w:rsid w:val="00A30110"/>
    <w:rsid w:val="00A36899"/>
    <w:rsid w:val="00A371F6"/>
    <w:rsid w:val="00A43BF6"/>
    <w:rsid w:val="00A53FA5"/>
    <w:rsid w:val="00A54817"/>
    <w:rsid w:val="00A54CE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0D"/>
    <w:rsid w:val="00B06142"/>
    <w:rsid w:val="00B135B1"/>
    <w:rsid w:val="00B3130B"/>
    <w:rsid w:val="00B3188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2AA"/>
    <w:rsid w:val="00C26CB7"/>
    <w:rsid w:val="00C324C1"/>
    <w:rsid w:val="00C36992"/>
    <w:rsid w:val="00C56036"/>
    <w:rsid w:val="00C61DC5"/>
    <w:rsid w:val="00C6523A"/>
    <w:rsid w:val="00C67E92"/>
    <w:rsid w:val="00C70A26"/>
    <w:rsid w:val="00C766DF"/>
    <w:rsid w:val="00C94B98"/>
    <w:rsid w:val="00CA2B96"/>
    <w:rsid w:val="00CA5089"/>
    <w:rsid w:val="00CB42CB"/>
    <w:rsid w:val="00CC3BEF"/>
    <w:rsid w:val="00CD6897"/>
    <w:rsid w:val="00CE5BAC"/>
    <w:rsid w:val="00CF25BE"/>
    <w:rsid w:val="00CF78ED"/>
    <w:rsid w:val="00D02B25"/>
    <w:rsid w:val="00D02EBA"/>
    <w:rsid w:val="00D17C3C"/>
    <w:rsid w:val="00D21D18"/>
    <w:rsid w:val="00D26B2C"/>
    <w:rsid w:val="00D34BB5"/>
    <w:rsid w:val="00D34DD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E59"/>
    <w:rsid w:val="00E21E7D"/>
    <w:rsid w:val="00E22FBC"/>
    <w:rsid w:val="00E24BF5"/>
    <w:rsid w:val="00E25338"/>
    <w:rsid w:val="00E51E44"/>
    <w:rsid w:val="00E63348"/>
    <w:rsid w:val="00E77CE8"/>
    <w:rsid w:val="00E77E88"/>
    <w:rsid w:val="00E8107D"/>
    <w:rsid w:val="00E960BB"/>
    <w:rsid w:val="00E97A30"/>
    <w:rsid w:val="00EA2074"/>
    <w:rsid w:val="00EA4832"/>
    <w:rsid w:val="00EA4E9D"/>
    <w:rsid w:val="00EC44ED"/>
    <w:rsid w:val="00EC4899"/>
    <w:rsid w:val="00ED03AB"/>
    <w:rsid w:val="00ED32D2"/>
    <w:rsid w:val="00EE32DE"/>
    <w:rsid w:val="00EE5457"/>
    <w:rsid w:val="00F070AB"/>
    <w:rsid w:val="00F17567"/>
    <w:rsid w:val="00F27A7B"/>
    <w:rsid w:val="00F334E9"/>
    <w:rsid w:val="00F41ABE"/>
    <w:rsid w:val="00F52517"/>
    <w:rsid w:val="00F526AF"/>
    <w:rsid w:val="00F617C3"/>
    <w:rsid w:val="00F7066B"/>
    <w:rsid w:val="00F83B28"/>
    <w:rsid w:val="00FA46E5"/>
    <w:rsid w:val="00FA72EF"/>
    <w:rsid w:val="00FB4C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2E7F"/>
  <w15:docId w15:val="{693F435C-750A-4502-A68B-711F8551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926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42B6-204E-4DD0-9CE7-5E8D1D89F2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9BEB4-CC2A-4DAE-A33B-93AC1FC1F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E8346-72D2-4307-977B-A4CBECF0D5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91BDB0-FC9D-41D7-949F-DFBE9F61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1780</Words>
  <Characters>10683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23</cp:revision>
  <cp:lastPrinted>2019-02-06T12:12:00Z</cp:lastPrinted>
  <dcterms:created xsi:type="dcterms:W3CDTF">2019-11-04T17:23:00Z</dcterms:created>
  <dcterms:modified xsi:type="dcterms:W3CDTF">2026-03-14T18:10:00Z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